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9CB" w:rsidRPr="00A01A79" w:rsidRDefault="00CB59CB" w:rsidP="00A01A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MO"/>
        </w:rPr>
      </w:pPr>
      <w:r w:rsidRPr="00A01A79">
        <w:rPr>
          <w:rFonts w:ascii="Times New Roman" w:hAnsi="Times New Roman"/>
          <w:b/>
          <w:sz w:val="28"/>
          <w:szCs w:val="28"/>
        </w:rPr>
        <w:t xml:space="preserve">Тақырыптық-күнтізбелік жоспар </w:t>
      </w:r>
      <w:r w:rsidRPr="00A01A79">
        <w:rPr>
          <w:rFonts w:ascii="Times New Roman" w:hAnsi="Times New Roman"/>
          <w:b/>
          <w:sz w:val="28"/>
          <w:szCs w:val="28"/>
          <w:lang w:val="ru-MO"/>
        </w:rPr>
        <w:t>2014-2015 оқу жылына</w:t>
      </w:r>
    </w:p>
    <w:p w:rsidR="00CB59CB" w:rsidRPr="00A01A79" w:rsidRDefault="00CB59CB" w:rsidP="00A01A79">
      <w:pPr>
        <w:spacing w:after="0" w:line="240" w:lineRule="auto"/>
        <w:rPr>
          <w:rFonts w:ascii="Times New Roman" w:hAnsi="Times New Roman"/>
          <w:sz w:val="28"/>
          <w:szCs w:val="28"/>
          <w:lang w:val="ru-MO"/>
        </w:rPr>
      </w:pPr>
    </w:p>
    <w:p w:rsidR="00CB59CB" w:rsidRPr="00A01A79" w:rsidRDefault="00CB59CB" w:rsidP="00A01A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01A79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ИНФОРМАТИКА</w:t>
      </w:r>
    </w:p>
    <w:p w:rsidR="00CB59CB" w:rsidRPr="00A01A79" w:rsidRDefault="00CB59CB" w:rsidP="00A01A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  <w:lang w:val="kk-KZ"/>
        </w:rPr>
      </w:pPr>
      <w:r w:rsidRPr="00A01A79">
        <w:rPr>
          <w:rFonts w:ascii="Times New Roman" w:hAnsi="Times New Roman"/>
          <w:b/>
          <w:sz w:val="28"/>
          <w:szCs w:val="28"/>
          <w:vertAlign w:val="superscript"/>
          <w:lang w:val="kk-KZ"/>
        </w:rPr>
        <w:t>ПӘНІ</w:t>
      </w:r>
    </w:p>
    <w:p w:rsidR="00CB59CB" w:rsidRPr="00A01A79" w:rsidRDefault="00CB59CB" w:rsidP="00A01A7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  <w:lang w:val="kk-KZ"/>
        </w:rPr>
      </w:pPr>
      <w:r w:rsidRPr="00A01A79">
        <w:rPr>
          <w:rFonts w:ascii="Times New Roman" w:hAnsi="Times New Roman"/>
          <w:b/>
          <w:sz w:val="28"/>
          <w:szCs w:val="28"/>
          <w:lang w:val="kk-KZ"/>
        </w:rPr>
        <w:t>Сынып:</w:t>
      </w:r>
      <w:r w:rsidRPr="00A01A79">
        <w:rPr>
          <w:rFonts w:ascii="Times New Roman" w:hAnsi="Times New Roman"/>
          <w:sz w:val="28"/>
          <w:szCs w:val="28"/>
          <w:lang w:val="kk-KZ"/>
        </w:rPr>
        <w:t xml:space="preserve">  5</w:t>
      </w:r>
    </w:p>
    <w:p w:rsidR="00CB59CB" w:rsidRDefault="00CB59CB" w:rsidP="00A01A7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CB59CB" w:rsidRPr="00E876DC" w:rsidRDefault="00CB59CB" w:rsidP="00A01A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1A79">
        <w:rPr>
          <w:rFonts w:ascii="Times New Roman" w:hAnsi="Times New Roman"/>
          <w:b/>
          <w:sz w:val="28"/>
          <w:szCs w:val="28"/>
          <w:lang w:val="kk-KZ"/>
        </w:rPr>
        <w:t>Барлығы:</w:t>
      </w:r>
      <w:r w:rsidRPr="00A01A79">
        <w:rPr>
          <w:rFonts w:ascii="Times New Roman" w:hAnsi="Times New Roman"/>
          <w:sz w:val="28"/>
          <w:szCs w:val="28"/>
          <w:lang w:val="kk-KZ"/>
        </w:rPr>
        <w:t xml:space="preserve">    34</w:t>
      </w:r>
      <w:r w:rsidRPr="00A01A79">
        <w:rPr>
          <w:rFonts w:ascii="Times New Roman" w:hAnsi="Times New Roman"/>
          <w:bCs/>
          <w:sz w:val="28"/>
          <w:szCs w:val="28"/>
          <w:lang w:val="kk-KZ"/>
        </w:rPr>
        <w:t xml:space="preserve">  сағат</w:t>
      </w:r>
      <w:r w:rsidRPr="00A01A79">
        <w:rPr>
          <w:rFonts w:ascii="Times New Roman" w:hAnsi="Times New Roman"/>
          <w:sz w:val="28"/>
          <w:szCs w:val="28"/>
          <w:lang w:val="kk-KZ"/>
        </w:rPr>
        <w:t xml:space="preserve">          </w:t>
      </w:r>
    </w:p>
    <w:p w:rsidR="00CB59CB" w:rsidRDefault="00CB59CB" w:rsidP="00E876DC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CB59CB" w:rsidRDefault="00CB59CB" w:rsidP="00E876DC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Аптасына:</w:t>
      </w:r>
      <w:r>
        <w:rPr>
          <w:rFonts w:ascii="Times New Roman" w:hAnsi="Times New Roman"/>
          <w:sz w:val="28"/>
          <w:szCs w:val="28"/>
          <w:lang w:val="kk-KZ"/>
        </w:rPr>
        <w:t xml:space="preserve">    1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сағ</w:t>
      </w:r>
    </w:p>
    <w:p w:rsidR="00CB59CB" w:rsidRPr="00A01A79" w:rsidRDefault="00CB59CB" w:rsidP="00A01A7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CB59CB" w:rsidRPr="00A01A79" w:rsidRDefault="00CB59CB" w:rsidP="00A01A79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bCs/>
          <w:sz w:val="28"/>
          <w:szCs w:val="28"/>
          <w:lang w:val="kk-KZ"/>
        </w:rPr>
        <w:t xml:space="preserve">Негізгі  құжат:  </w:t>
      </w:r>
    </w:p>
    <w:p w:rsidR="00CB59CB" w:rsidRPr="00A01A79" w:rsidRDefault="00CB59CB" w:rsidP="00A01A79">
      <w:pPr>
        <w:keepNext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Қазақстан Республикасының Білім және ғылым министрінің 2013 жылғы 3 сәуірде №115 бұйрығына сәйкес, Қазақстан Республикасының Әділет министрлігінде 2013 жылы 10 сәуірде № 8424 тіркелген Оқу бағдарламасы Қазақстан Республикасы Үкіметінің 2012 жылғы 23 тамыздағы № 1080 қаулысымен бекітілген Орта білім берудің (бастауыш, негізгі орта, жалпы орта білім беру) мемлекеттік жалпыға міндетті стандарты негізінде жасалды.</w:t>
      </w:r>
    </w:p>
    <w:p w:rsidR="00CB59CB" w:rsidRPr="00A01A79" w:rsidRDefault="00CB59CB" w:rsidP="00A01A79">
      <w:pPr>
        <w:keepNext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8"/>
          <w:szCs w:val="28"/>
          <w:lang w:val="kk-KZ"/>
        </w:rPr>
      </w:pPr>
    </w:p>
    <w:p w:rsidR="00CB59CB" w:rsidRPr="00A01A79" w:rsidRDefault="00CB59CB" w:rsidP="00A01A7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sz w:val="28"/>
          <w:szCs w:val="28"/>
        </w:rPr>
        <w:t>Оқулық</w:t>
      </w:r>
      <w:r w:rsidRPr="00A01A79">
        <w:rPr>
          <w:rFonts w:ascii="Times New Roman" w:hAnsi="Times New Roman"/>
          <w:b/>
          <w:sz w:val="28"/>
          <w:szCs w:val="28"/>
          <w:lang w:val="kk-KZ"/>
        </w:rPr>
        <w:t>:</w:t>
      </w:r>
      <w:r w:rsidRPr="00A01A79">
        <w:rPr>
          <w:rFonts w:ascii="Times New Roman" w:hAnsi="Times New Roman"/>
          <w:b/>
          <w:sz w:val="28"/>
          <w:szCs w:val="28"/>
        </w:rPr>
        <w:t xml:space="preserve"> </w:t>
      </w:r>
    </w:p>
    <w:p w:rsidR="00CB59CB" w:rsidRPr="00A01A79" w:rsidRDefault="00CB59CB" w:rsidP="00E876DC">
      <w:pPr>
        <w:shd w:val="clear" w:color="auto" w:fill="FFFFFF"/>
        <w:tabs>
          <w:tab w:val="left" w:pos="595"/>
        </w:tabs>
        <w:spacing w:after="0" w:line="240" w:lineRule="auto"/>
        <w:ind w:firstLine="33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sz w:val="28"/>
          <w:szCs w:val="28"/>
          <w:lang w:val="kk-KZ"/>
        </w:rPr>
        <w:t>Негізгі:</w:t>
      </w:r>
    </w:p>
    <w:p w:rsidR="00CB59CB" w:rsidRPr="00A01A79" w:rsidRDefault="00CB59CB" w:rsidP="00E876DC">
      <w:pPr>
        <w:pStyle w:val="ListParagraph"/>
        <w:numPr>
          <w:ilvl w:val="0"/>
          <w:numId w:val="4"/>
        </w:numPr>
        <w:shd w:val="clear" w:color="auto" w:fill="FFFFFF"/>
        <w:tabs>
          <w:tab w:val="left" w:pos="595"/>
        </w:tabs>
        <w:spacing w:after="0" w:line="240" w:lineRule="auto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A01A79">
        <w:rPr>
          <w:rFonts w:ascii="Times New Roman" w:hAnsi="Times New Roman"/>
          <w:sz w:val="28"/>
          <w:szCs w:val="28"/>
        </w:rPr>
        <w:t>Информатика 5</w:t>
      </w:r>
      <w:r w:rsidRPr="00A01A79">
        <w:rPr>
          <w:rFonts w:ascii="Times New Roman" w:hAnsi="Times New Roman"/>
          <w:sz w:val="28"/>
          <w:szCs w:val="28"/>
          <w:lang w:val="kk-KZ"/>
        </w:rPr>
        <w:t xml:space="preserve"> сынып</w:t>
      </w:r>
      <w:r w:rsidRPr="00A01A79">
        <w:rPr>
          <w:rFonts w:ascii="Times New Roman" w:hAnsi="Times New Roman"/>
          <w:sz w:val="28"/>
          <w:szCs w:val="28"/>
        </w:rPr>
        <w:t>.</w:t>
      </w:r>
      <w:r w:rsidRPr="00A01A79">
        <w:rPr>
          <w:rFonts w:ascii="Times New Roman" w:hAnsi="Times New Roman"/>
          <w:sz w:val="28"/>
          <w:szCs w:val="28"/>
          <w:lang w:val="kk-KZ"/>
        </w:rPr>
        <w:t xml:space="preserve"> Оқулық</w:t>
      </w:r>
      <w:r w:rsidRPr="00A01A79">
        <w:rPr>
          <w:rFonts w:ascii="Times New Roman" w:hAnsi="Times New Roman"/>
          <w:sz w:val="28"/>
          <w:szCs w:val="28"/>
        </w:rPr>
        <w:t>. Вьюшкова Е. А., 2013, Арман – ПВ;</w:t>
      </w:r>
    </w:p>
    <w:p w:rsidR="00CB59CB" w:rsidRPr="00A01A79" w:rsidRDefault="00CB59CB" w:rsidP="00E876DC">
      <w:pPr>
        <w:pStyle w:val="ListParagraph"/>
        <w:numPr>
          <w:ilvl w:val="0"/>
          <w:numId w:val="4"/>
        </w:numPr>
        <w:shd w:val="clear" w:color="auto" w:fill="FFFFFF"/>
        <w:tabs>
          <w:tab w:val="left" w:pos="595"/>
        </w:tabs>
        <w:spacing w:after="0" w:line="240" w:lineRule="auto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A01A79">
        <w:rPr>
          <w:rFonts w:ascii="Times New Roman" w:hAnsi="Times New Roman"/>
          <w:sz w:val="28"/>
          <w:szCs w:val="28"/>
        </w:rPr>
        <w:t xml:space="preserve">Информатика. </w:t>
      </w:r>
      <w:r w:rsidRPr="00A01A79">
        <w:rPr>
          <w:rFonts w:ascii="Times New Roman" w:hAnsi="Times New Roman"/>
          <w:sz w:val="28"/>
          <w:szCs w:val="28"/>
          <w:lang w:val="kk-KZ"/>
        </w:rPr>
        <w:t>Әдістемелік нұсқау</w:t>
      </w:r>
      <w:r w:rsidRPr="00A01A79">
        <w:rPr>
          <w:rFonts w:ascii="Times New Roman" w:hAnsi="Times New Roman"/>
          <w:sz w:val="28"/>
          <w:szCs w:val="28"/>
        </w:rPr>
        <w:t>. Вьюшкова Е. А., 2013, Арман – ПВ.</w:t>
      </w:r>
    </w:p>
    <w:p w:rsidR="00CB59CB" w:rsidRPr="00A01A79" w:rsidRDefault="00CB59CB" w:rsidP="00E876DC">
      <w:pPr>
        <w:shd w:val="clear" w:color="auto" w:fill="FFFFFF"/>
        <w:tabs>
          <w:tab w:val="left" w:pos="595"/>
        </w:tabs>
        <w:spacing w:after="0" w:line="240" w:lineRule="auto"/>
        <w:ind w:firstLine="33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sz w:val="28"/>
          <w:szCs w:val="28"/>
          <w:lang w:val="kk-KZ"/>
        </w:rPr>
        <w:t>Қосымша:</w:t>
      </w:r>
    </w:p>
    <w:p w:rsidR="00CB59CB" w:rsidRPr="00A01A79" w:rsidRDefault="00CB59CB" w:rsidP="00E876DC">
      <w:pPr>
        <w:pStyle w:val="ListParagraph"/>
        <w:numPr>
          <w:ilvl w:val="0"/>
          <w:numId w:val="3"/>
        </w:numPr>
        <w:shd w:val="clear" w:color="auto" w:fill="FFFFFF"/>
        <w:tabs>
          <w:tab w:val="left" w:pos="595"/>
        </w:tabs>
        <w:spacing w:after="0" w:line="240" w:lineRule="auto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A01A79">
        <w:rPr>
          <w:rFonts w:ascii="Times New Roman" w:hAnsi="Times New Roman"/>
          <w:sz w:val="28"/>
          <w:szCs w:val="28"/>
        </w:rPr>
        <w:t>Информатика 5</w:t>
      </w:r>
      <w:r w:rsidRPr="00A01A79">
        <w:rPr>
          <w:rFonts w:ascii="Times New Roman" w:hAnsi="Times New Roman"/>
          <w:sz w:val="28"/>
          <w:szCs w:val="28"/>
          <w:lang w:val="kk-KZ"/>
        </w:rPr>
        <w:t xml:space="preserve"> сынып</w:t>
      </w:r>
      <w:r w:rsidRPr="00A01A79">
        <w:rPr>
          <w:rFonts w:ascii="Times New Roman" w:hAnsi="Times New Roman"/>
          <w:sz w:val="28"/>
          <w:szCs w:val="28"/>
        </w:rPr>
        <w:t>.</w:t>
      </w:r>
      <w:r w:rsidRPr="00A01A79">
        <w:rPr>
          <w:rFonts w:ascii="Times New Roman" w:hAnsi="Times New Roman"/>
          <w:sz w:val="28"/>
          <w:szCs w:val="28"/>
          <w:lang w:val="kk-KZ"/>
        </w:rPr>
        <w:t>Оқулық</w:t>
      </w:r>
      <w:r w:rsidRPr="00A01A79">
        <w:rPr>
          <w:rFonts w:ascii="Times New Roman" w:hAnsi="Times New Roman"/>
          <w:sz w:val="28"/>
          <w:szCs w:val="28"/>
        </w:rPr>
        <w:t>. Беляева Н., 2013, Атам</w:t>
      </w:r>
      <w:r w:rsidRPr="00A01A79">
        <w:rPr>
          <w:rFonts w:ascii="Times New Roman" w:hAnsi="Times New Roman"/>
          <w:sz w:val="28"/>
          <w:szCs w:val="28"/>
          <w:lang w:val="kk-KZ"/>
        </w:rPr>
        <w:t>ұ</w:t>
      </w:r>
      <w:r w:rsidRPr="00A01A79">
        <w:rPr>
          <w:rFonts w:ascii="Times New Roman" w:hAnsi="Times New Roman"/>
          <w:sz w:val="28"/>
          <w:szCs w:val="28"/>
        </w:rPr>
        <w:t>ра;</w:t>
      </w:r>
    </w:p>
    <w:p w:rsidR="00CB59CB" w:rsidRPr="00A01A79" w:rsidRDefault="00CB59CB" w:rsidP="00E876DC">
      <w:pPr>
        <w:pStyle w:val="ListParagraph"/>
        <w:numPr>
          <w:ilvl w:val="0"/>
          <w:numId w:val="3"/>
        </w:numPr>
        <w:shd w:val="clear" w:color="auto" w:fill="FFFFFF"/>
        <w:tabs>
          <w:tab w:val="left" w:pos="595"/>
        </w:tabs>
        <w:spacing w:after="0" w:line="240" w:lineRule="auto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A01A79">
        <w:rPr>
          <w:rFonts w:ascii="Times New Roman" w:hAnsi="Times New Roman"/>
          <w:sz w:val="28"/>
          <w:szCs w:val="28"/>
        </w:rPr>
        <w:t>Информатика 5</w:t>
      </w:r>
      <w:r w:rsidRPr="00A01A79">
        <w:rPr>
          <w:rFonts w:ascii="Times New Roman" w:hAnsi="Times New Roman"/>
          <w:sz w:val="28"/>
          <w:szCs w:val="28"/>
          <w:lang w:val="kk-KZ"/>
        </w:rPr>
        <w:t xml:space="preserve"> сынып</w:t>
      </w:r>
      <w:r w:rsidRPr="00A01A79">
        <w:rPr>
          <w:rFonts w:ascii="Times New Roman" w:hAnsi="Times New Roman"/>
          <w:sz w:val="28"/>
          <w:szCs w:val="28"/>
        </w:rPr>
        <w:t xml:space="preserve">. </w:t>
      </w:r>
      <w:r w:rsidRPr="00A01A79">
        <w:rPr>
          <w:rFonts w:ascii="Times New Roman" w:hAnsi="Times New Roman"/>
          <w:sz w:val="28"/>
          <w:szCs w:val="28"/>
          <w:lang w:val="kk-KZ"/>
        </w:rPr>
        <w:t>Әдістемелік нұсқау</w:t>
      </w:r>
      <w:r w:rsidRPr="00A01A79">
        <w:rPr>
          <w:rFonts w:ascii="Times New Roman" w:hAnsi="Times New Roman"/>
          <w:sz w:val="28"/>
          <w:szCs w:val="28"/>
        </w:rPr>
        <w:t>. Беляева Н., 2013, Атам</w:t>
      </w:r>
      <w:r w:rsidRPr="00A01A79">
        <w:rPr>
          <w:rFonts w:ascii="Times New Roman" w:hAnsi="Times New Roman"/>
          <w:sz w:val="28"/>
          <w:szCs w:val="28"/>
          <w:lang w:val="kk-KZ"/>
        </w:rPr>
        <w:t>ұ</w:t>
      </w:r>
      <w:r w:rsidRPr="00A01A79">
        <w:rPr>
          <w:rFonts w:ascii="Times New Roman" w:hAnsi="Times New Roman"/>
          <w:sz w:val="28"/>
          <w:szCs w:val="28"/>
        </w:rPr>
        <w:t>ра;</w:t>
      </w:r>
    </w:p>
    <w:p w:rsidR="00CB59CB" w:rsidRPr="00A01A79" w:rsidRDefault="00CB59CB" w:rsidP="00E876DC">
      <w:pPr>
        <w:pStyle w:val="ListParagraph"/>
        <w:numPr>
          <w:ilvl w:val="0"/>
          <w:numId w:val="3"/>
        </w:numPr>
        <w:shd w:val="clear" w:color="auto" w:fill="FFFFFF"/>
        <w:tabs>
          <w:tab w:val="left" w:pos="595"/>
        </w:tabs>
        <w:spacing w:after="0" w:line="240" w:lineRule="auto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A01A79">
        <w:rPr>
          <w:rFonts w:ascii="Times New Roman" w:hAnsi="Times New Roman"/>
          <w:sz w:val="28"/>
          <w:szCs w:val="28"/>
        </w:rPr>
        <w:t>Информатика 5</w:t>
      </w:r>
      <w:r w:rsidRPr="00A01A79">
        <w:rPr>
          <w:rFonts w:ascii="Times New Roman" w:hAnsi="Times New Roman"/>
          <w:sz w:val="28"/>
          <w:szCs w:val="28"/>
          <w:lang w:val="kk-KZ"/>
        </w:rPr>
        <w:t xml:space="preserve"> сынып</w:t>
      </w:r>
      <w:r w:rsidRPr="00A01A79">
        <w:rPr>
          <w:rFonts w:ascii="Times New Roman" w:hAnsi="Times New Roman"/>
          <w:sz w:val="28"/>
          <w:szCs w:val="28"/>
        </w:rPr>
        <w:t xml:space="preserve">. </w:t>
      </w:r>
      <w:r w:rsidRPr="00A01A79">
        <w:rPr>
          <w:rFonts w:ascii="Times New Roman" w:hAnsi="Times New Roman"/>
          <w:sz w:val="28"/>
          <w:szCs w:val="28"/>
          <w:lang w:val="kk-KZ"/>
        </w:rPr>
        <w:t>Оқулық.</w:t>
      </w:r>
      <w:r w:rsidRPr="00A01A79">
        <w:rPr>
          <w:rFonts w:ascii="Times New Roman" w:hAnsi="Times New Roman"/>
          <w:sz w:val="28"/>
          <w:szCs w:val="28"/>
        </w:rPr>
        <w:t xml:space="preserve"> Ермеков Н., 2013, Жазушы</w:t>
      </w:r>
    </w:p>
    <w:p w:rsidR="00CB59CB" w:rsidRPr="00A01A79" w:rsidRDefault="00CB59CB" w:rsidP="00E876DC">
      <w:pPr>
        <w:pStyle w:val="ListParagraph"/>
        <w:numPr>
          <w:ilvl w:val="0"/>
          <w:numId w:val="3"/>
        </w:numPr>
        <w:shd w:val="clear" w:color="auto" w:fill="FFFFFF"/>
        <w:tabs>
          <w:tab w:val="left" w:pos="595"/>
        </w:tabs>
        <w:spacing w:after="0" w:line="240" w:lineRule="auto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A01A79">
        <w:rPr>
          <w:rFonts w:ascii="Times New Roman" w:hAnsi="Times New Roman"/>
          <w:sz w:val="28"/>
          <w:szCs w:val="28"/>
        </w:rPr>
        <w:t xml:space="preserve">Информатика 5 </w:t>
      </w:r>
      <w:r w:rsidRPr="00A01A79">
        <w:rPr>
          <w:rFonts w:ascii="Times New Roman" w:hAnsi="Times New Roman"/>
          <w:sz w:val="28"/>
          <w:szCs w:val="28"/>
          <w:lang w:val="kk-KZ"/>
        </w:rPr>
        <w:t>сынып</w:t>
      </w:r>
      <w:r w:rsidRPr="00A01A79">
        <w:rPr>
          <w:rFonts w:ascii="Times New Roman" w:hAnsi="Times New Roman"/>
          <w:sz w:val="28"/>
          <w:szCs w:val="28"/>
        </w:rPr>
        <w:t xml:space="preserve">. </w:t>
      </w:r>
      <w:r w:rsidRPr="00A01A79">
        <w:rPr>
          <w:rFonts w:ascii="Times New Roman" w:hAnsi="Times New Roman"/>
          <w:sz w:val="28"/>
          <w:szCs w:val="28"/>
          <w:lang w:val="kk-KZ"/>
        </w:rPr>
        <w:t>Әдістемелік нұсқау</w:t>
      </w:r>
      <w:r w:rsidRPr="00A01A79">
        <w:rPr>
          <w:rFonts w:ascii="Times New Roman" w:hAnsi="Times New Roman"/>
          <w:sz w:val="28"/>
          <w:szCs w:val="28"/>
        </w:rPr>
        <w:t>. Ермеков Н., 2013, Жазушы</w:t>
      </w:r>
    </w:p>
    <w:p w:rsidR="00CB59CB" w:rsidRPr="00A01A79" w:rsidRDefault="00CB59CB" w:rsidP="00E876DC">
      <w:pPr>
        <w:pStyle w:val="ListParagraph"/>
        <w:numPr>
          <w:ilvl w:val="0"/>
          <w:numId w:val="3"/>
        </w:numPr>
        <w:shd w:val="clear" w:color="auto" w:fill="FFFFFF"/>
        <w:tabs>
          <w:tab w:val="left" w:pos="595"/>
        </w:tabs>
        <w:spacing w:after="0" w:line="240" w:lineRule="auto"/>
        <w:ind w:left="0" w:firstLine="770"/>
        <w:jc w:val="both"/>
        <w:rPr>
          <w:rFonts w:ascii="Times New Roman" w:hAnsi="Times New Roman"/>
          <w:sz w:val="28"/>
          <w:szCs w:val="28"/>
        </w:rPr>
      </w:pPr>
      <w:r w:rsidRPr="00A01A79">
        <w:rPr>
          <w:rFonts w:ascii="Times New Roman" w:hAnsi="Times New Roman"/>
          <w:sz w:val="28"/>
          <w:szCs w:val="28"/>
        </w:rPr>
        <w:t xml:space="preserve">Информатика 5 </w:t>
      </w:r>
      <w:r w:rsidRPr="00A01A79">
        <w:rPr>
          <w:rFonts w:ascii="Times New Roman" w:hAnsi="Times New Roman"/>
          <w:sz w:val="28"/>
          <w:szCs w:val="28"/>
          <w:lang w:val="kk-KZ"/>
        </w:rPr>
        <w:t>сынып.</w:t>
      </w:r>
      <w:r w:rsidRPr="00A01A79">
        <w:rPr>
          <w:rFonts w:ascii="Times New Roman" w:hAnsi="Times New Roman"/>
          <w:sz w:val="28"/>
          <w:szCs w:val="28"/>
        </w:rPr>
        <w:t xml:space="preserve"> Практикум. Ермеков Н., 2013, Жазушы</w:t>
      </w:r>
    </w:p>
    <w:p w:rsidR="00CB59CB" w:rsidRPr="00A01A79" w:rsidRDefault="00CB59CB" w:rsidP="00A01A79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59CB" w:rsidRDefault="00CB59CB" w:rsidP="00A01A79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B59CB" w:rsidRDefault="00CB59CB" w:rsidP="00A01A79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B59CB" w:rsidRDefault="00CB59CB" w:rsidP="00A01A79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B59CB" w:rsidRDefault="00CB59CB" w:rsidP="00A01A79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B59CB" w:rsidRDefault="00CB59CB" w:rsidP="00A01A79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sz w:val="28"/>
          <w:szCs w:val="28"/>
          <w:lang w:val="kk-KZ"/>
        </w:rPr>
        <w:t xml:space="preserve">Түсінік хат </w:t>
      </w:r>
      <w:bookmarkStart w:id="0" w:name="_GoBack"/>
      <w:bookmarkEnd w:id="0"/>
    </w:p>
    <w:p w:rsidR="00CB59CB" w:rsidRPr="00A01A79" w:rsidRDefault="00CB59CB" w:rsidP="00A01A79">
      <w:pPr>
        <w:pStyle w:val="ListParagraph"/>
        <w:shd w:val="clear" w:color="auto" w:fill="FFFFFF"/>
        <w:tabs>
          <w:tab w:val="left" w:pos="595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B59CB" w:rsidRPr="00A01A79" w:rsidRDefault="00CB59CB" w:rsidP="00A01A79">
      <w:pPr>
        <w:pStyle w:val="ListParagraph"/>
        <w:keepNext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 xml:space="preserve">«Информатика» пәні бойынша 5 сыныпқа арналған тақырыптық-күнтізбелік жоспары Қазақстан Республикасы Үкіметінің 2012 жылғы 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жасалды. </w:t>
      </w:r>
    </w:p>
    <w:p w:rsidR="00CB59CB" w:rsidRPr="00A01A79" w:rsidRDefault="00CB59CB" w:rsidP="00A01A79">
      <w:pPr>
        <w:pStyle w:val="a"/>
        <w:keepNext/>
        <w:numPr>
          <w:ilvl w:val="0"/>
          <w:numId w:val="0"/>
        </w:numPr>
        <w:tabs>
          <w:tab w:val="left" w:pos="993"/>
        </w:tabs>
        <w:ind w:firstLine="426"/>
        <w:rPr>
          <w:sz w:val="28"/>
          <w:szCs w:val="28"/>
          <w:lang w:val="kk-KZ"/>
        </w:rPr>
      </w:pPr>
      <w:r w:rsidRPr="00A01A79">
        <w:rPr>
          <w:sz w:val="28"/>
          <w:szCs w:val="28"/>
          <w:lang w:val="kk-KZ"/>
        </w:rPr>
        <w:t>Информатика пәнін оқыту мақсаты қазіргі заманғы ақпараттық технологиялардың теориялық негіздері бойынша базалық білім жүйелеу арқылы оқушылардың ақпараттық құзіреттілігін қалыптастыру.</w:t>
      </w:r>
    </w:p>
    <w:p w:rsidR="00CB59CB" w:rsidRPr="00A01A79" w:rsidRDefault="00CB59CB" w:rsidP="00A01A79">
      <w:pPr>
        <w:pStyle w:val="ListParagraph"/>
        <w:keepNext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Оқыту міндеттері:</w:t>
      </w:r>
    </w:p>
    <w:p w:rsidR="00CB59CB" w:rsidRPr="00A01A79" w:rsidRDefault="00CB59CB" w:rsidP="00A01A79">
      <w:pPr>
        <w:pStyle w:val="ListParagraph"/>
        <w:keepNext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ақпарат және ақпараттық үрдістер туралы түсінікті қалыптастыру;</w:t>
      </w:r>
    </w:p>
    <w:p w:rsidR="00CB59CB" w:rsidRPr="00A01A79" w:rsidRDefault="00CB59CB" w:rsidP="00A01A79">
      <w:pPr>
        <w:pStyle w:val="ListParagraph"/>
        <w:keepNext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есептеу техниканың және телекоммуникацияны негізгі құрылғылары пайдалану дағдыларын қалыптастыру;</w:t>
      </w:r>
    </w:p>
    <w:p w:rsidR="00CB59CB" w:rsidRPr="00A01A79" w:rsidRDefault="00CB59CB" w:rsidP="00A01A79">
      <w:pPr>
        <w:pStyle w:val="ListParagraph"/>
        <w:keepNext/>
        <w:numPr>
          <w:ilvl w:val="0"/>
          <w:numId w:val="8"/>
        </w:numPr>
        <w:tabs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ақпараттарды өңдеу бойынша ақпараттық технологиялармен жұмыс істеуге дағдыландыру;</w:t>
      </w:r>
    </w:p>
    <w:p w:rsidR="00CB59CB" w:rsidRPr="00A01A79" w:rsidRDefault="00CB59CB" w:rsidP="00A01A79">
      <w:pPr>
        <w:pStyle w:val="ListParagraph"/>
        <w:keepNext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жобалық іс-әрекетте ақпараттық технологияларды пайдалану тәжірибесін алу;</w:t>
      </w:r>
    </w:p>
    <w:p w:rsidR="00CB59CB" w:rsidRPr="00A01A79" w:rsidRDefault="00CB59CB" w:rsidP="00A01A79">
      <w:pPr>
        <w:pStyle w:val="ListParagraph"/>
        <w:keepNext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ақпараттық-коммуникациялық технологиялар құралдары арқылы оқушылардың логикалық, математикалық, зияткерлік және шығармашылық қабілеттерін дамыту;</w:t>
      </w:r>
    </w:p>
    <w:p w:rsidR="00CB59CB" w:rsidRPr="00A01A79" w:rsidRDefault="00CB59CB" w:rsidP="00A01A79">
      <w:pPr>
        <w:pStyle w:val="ListParagraph"/>
        <w:keepNext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қауіпсіздік техника ережелерін, ақпараттық этика және құқық нормаларын сақтау дағдыларын қалыптастыру;</w:t>
      </w:r>
    </w:p>
    <w:p w:rsidR="00CB59CB" w:rsidRPr="00A01A79" w:rsidRDefault="00CB59CB" w:rsidP="00A01A79">
      <w:pPr>
        <w:pStyle w:val="style13289419230000000058msonormal"/>
        <w:keepNext/>
        <w:numPr>
          <w:ilvl w:val="0"/>
          <w:numId w:val="8"/>
        </w:numPr>
        <w:tabs>
          <w:tab w:val="left" w:pos="851"/>
          <w:tab w:val="left" w:pos="993"/>
        </w:tabs>
        <w:spacing w:before="0" w:beforeAutospacing="0" w:after="0" w:afterAutospacing="0"/>
        <w:ind w:left="0" w:firstLine="426"/>
        <w:jc w:val="both"/>
        <w:rPr>
          <w:sz w:val="28"/>
          <w:szCs w:val="28"/>
          <w:lang w:val="kk-KZ"/>
        </w:rPr>
      </w:pPr>
      <w:r w:rsidRPr="00A01A79">
        <w:rPr>
          <w:sz w:val="28"/>
          <w:szCs w:val="28"/>
          <w:lang w:val="kk-KZ"/>
        </w:rPr>
        <w:t>оқушыларды ақпараттық мәдениетке және техникаға ұқыпты болуға тәрбиелеу.</w:t>
      </w: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keepNext/>
        <w:tabs>
          <w:tab w:val="left" w:pos="993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sz w:val="28"/>
          <w:szCs w:val="28"/>
          <w:lang w:val="kk-KZ"/>
        </w:rPr>
        <w:t>Оқу пәнінің 5-сыныптағы базалық білім мазмұны</w:t>
      </w:r>
    </w:p>
    <w:p w:rsidR="00CB59CB" w:rsidRPr="00A01A79" w:rsidRDefault="00CB59CB" w:rsidP="00A01A79">
      <w:pPr>
        <w:keepNext/>
        <w:tabs>
          <w:tab w:val="left" w:pos="993"/>
          <w:tab w:val="left" w:pos="1134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CB59CB" w:rsidRPr="00A01A79" w:rsidRDefault="00CB59CB" w:rsidP="00E876DC">
      <w:pPr>
        <w:pStyle w:val="ListParagraph"/>
        <w:keepNext/>
        <w:tabs>
          <w:tab w:val="left" w:pos="33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sz w:val="28"/>
          <w:szCs w:val="28"/>
          <w:lang w:val="kk-KZ"/>
        </w:rPr>
        <w:t>Кіріспе (1 сағат):</w:t>
      </w:r>
    </w:p>
    <w:p w:rsidR="00CB59CB" w:rsidRPr="00A01A79" w:rsidRDefault="00CB59CB" w:rsidP="00E876DC">
      <w:pPr>
        <w:pStyle w:val="ListParagraph"/>
        <w:keepNext/>
        <w:tabs>
          <w:tab w:val="left" w:pos="851"/>
          <w:tab w:val="left" w:pos="993"/>
          <w:tab w:val="left" w:pos="1134"/>
        </w:tabs>
        <w:spacing w:after="0" w:line="240" w:lineRule="auto"/>
        <w:ind w:left="0" w:firstLine="660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техника қауіпсіздігі және жұмыс орнын ұйымдастыру.</w:t>
      </w:r>
    </w:p>
    <w:p w:rsidR="00CB59CB" w:rsidRPr="00A01A79" w:rsidRDefault="00CB59CB" w:rsidP="00E876DC">
      <w:pPr>
        <w:pStyle w:val="ListParagraph"/>
        <w:keepNext/>
        <w:tabs>
          <w:tab w:val="left" w:pos="440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sz w:val="28"/>
          <w:szCs w:val="28"/>
          <w:lang w:val="kk-KZ"/>
        </w:rPr>
        <w:t>Ақпарат және ақпараттық үдерістер (3 сағат):</w:t>
      </w:r>
    </w:p>
    <w:p w:rsidR="00CB59CB" w:rsidRPr="00A01A79" w:rsidRDefault="00CB59CB" w:rsidP="00E876DC">
      <w:pPr>
        <w:keepNext/>
        <w:tabs>
          <w:tab w:val="left" w:pos="851"/>
          <w:tab w:val="left" w:pos="993"/>
          <w:tab w:val="left" w:pos="1134"/>
        </w:tabs>
        <w:spacing w:after="0" w:line="240" w:lineRule="auto"/>
        <w:ind w:left="660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информатика, ақпарат, ақпараттардың алуан түрлілігі және оларды өңдеудің тәсілдері; ақпарат саны, ақпарат өлшем бірлігі.</w:t>
      </w:r>
    </w:p>
    <w:p w:rsidR="00CB59CB" w:rsidRPr="00A01A79" w:rsidRDefault="00CB59CB" w:rsidP="00E876DC">
      <w:pPr>
        <w:pStyle w:val="ListParagraph"/>
        <w:keepNext/>
        <w:tabs>
          <w:tab w:val="left" w:pos="851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bCs/>
          <w:sz w:val="28"/>
          <w:szCs w:val="28"/>
          <w:lang w:val="kk-KZ"/>
        </w:rPr>
        <w:t>Компьютер</w:t>
      </w:r>
      <w:r w:rsidRPr="00A01A79">
        <w:rPr>
          <w:rFonts w:ascii="Times New Roman" w:hAnsi="Times New Roman"/>
          <w:b/>
          <w:sz w:val="28"/>
          <w:szCs w:val="28"/>
          <w:lang w:val="kk-KZ"/>
        </w:rPr>
        <w:t xml:space="preserve"> (9 сағат):</w:t>
      </w:r>
    </w:p>
    <w:p w:rsidR="00CB59CB" w:rsidRPr="00A01A79" w:rsidRDefault="00CB59CB" w:rsidP="00E876DC">
      <w:pPr>
        <w:keepNext/>
        <w:tabs>
          <w:tab w:val="left" w:pos="851"/>
          <w:tab w:val="left" w:pos="993"/>
          <w:tab w:val="left" w:pos="1134"/>
        </w:tabs>
        <w:spacing w:after="0" w:line="240" w:lineRule="auto"/>
        <w:ind w:left="660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компьютер, компьютердің негізгі құрылғыларының міндеттері және мүмкіндіктері;пернетақта; программалық қамтамасыз етудің жалпы сипаттамасы және жіктелуі, операциялық жүйе ұғымы, операциялық жүйені басқарудың негізгі тәсілдері және объектілері; файлдар, бумалар және белгішелер, бумалар мен белгішелерді құру, атын өзгерту, объектілерді іздеу, объектілерді көшірмелеу, орнын ауыстыру және жою, ақпаратты жазу және санау, ақпаратты тасымалдаушылар.</w:t>
      </w:r>
    </w:p>
    <w:p w:rsidR="00CB59CB" w:rsidRPr="00A01A79" w:rsidRDefault="00CB59CB" w:rsidP="00E876DC">
      <w:pPr>
        <w:pStyle w:val="ListParagraph"/>
        <w:keepNext/>
        <w:tabs>
          <w:tab w:val="left" w:pos="851"/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sz w:val="28"/>
          <w:szCs w:val="28"/>
          <w:lang w:val="kk-KZ"/>
        </w:rPr>
        <w:t>Ақпараттық-коммуникациялық технологиялар (17 сағат):</w:t>
      </w:r>
    </w:p>
    <w:p w:rsidR="00CB59CB" w:rsidRPr="00A01A79" w:rsidRDefault="00CB59CB" w:rsidP="00E876DC">
      <w:pPr>
        <w:keepNext/>
        <w:tabs>
          <w:tab w:val="left" w:pos="660"/>
          <w:tab w:val="left" w:pos="851"/>
        </w:tabs>
        <w:spacing w:after="0" w:line="240" w:lineRule="auto"/>
        <w:ind w:left="660"/>
        <w:jc w:val="both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қарапайым графикалық редакторы, суретті ашу, сақтау, графикалық редактордың сурет салу құралдары, суреттің үзінділерін ерекшелеу, суреттің үзінділерімен жұмыс, масштаб, графиктік ақпаратты өңдеу (бейнелерді масштабтау, трансформациялау), баспаға дайындау, баспадан шығару; қарапайым мәтіндік редакторы, редактор интерфейсі, мәтінді теру ережесі, мәтін бойымен жылжыту, мәтіннің үзіндісін ерекшелеу, мәтінді пішімдеу және редакциялау, қаріп, абзац, графиктік және мәтіндік ақпараттарды өңдеу, аралас құжаттарды құру; калькулятор, блокнот; дыбыстық ақпаратты өңдеу, дыбысты жазу.</w:t>
      </w:r>
    </w:p>
    <w:p w:rsidR="00CB59CB" w:rsidRPr="00A01A79" w:rsidRDefault="00CB59CB" w:rsidP="00E876DC">
      <w:pPr>
        <w:pStyle w:val="ListParagraph"/>
        <w:keepNext/>
        <w:tabs>
          <w:tab w:val="left" w:pos="851"/>
          <w:tab w:val="left" w:pos="993"/>
          <w:tab w:val="left" w:pos="1134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b/>
          <w:w w:val="109"/>
          <w:sz w:val="28"/>
          <w:szCs w:val="28"/>
          <w:lang w:val="kk-KZ"/>
        </w:rPr>
      </w:pPr>
      <w:r w:rsidRPr="00A01A79">
        <w:rPr>
          <w:rFonts w:ascii="Times New Roman" w:hAnsi="Times New Roman"/>
          <w:b/>
          <w:w w:val="109"/>
          <w:sz w:val="28"/>
          <w:szCs w:val="28"/>
          <w:lang w:val="kk-KZ"/>
        </w:rPr>
        <w:t>Жобалық іс-әрекет (4 сағат).</w:t>
      </w:r>
    </w:p>
    <w:p w:rsidR="00CB59CB" w:rsidRPr="00A01A79" w:rsidRDefault="00CB59CB" w:rsidP="00E876DC">
      <w:pPr>
        <w:pStyle w:val="ListParagraph"/>
        <w:keepNext/>
        <w:tabs>
          <w:tab w:val="left" w:pos="851"/>
          <w:tab w:val="left" w:pos="993"/>
          <w:tab w:val="left" w:pos="1134"/>
        </w:tabs>
        <w:spacing w:after="0" w:line="240" w:lineRule="auto"/>
        <w:ind w:left="0" w:firstLine="660"/>
        <w:jc w:val="both"/>
        <w:outlineLvl w:val="0"/>
        <w:rPr>
          <w:rFonts w:ascii="Times New Roman" w:hAnsi="Times New Roman"/>
          <w:w w:val="109"/>
          <w:sz w:val="28"/>
          <w:szCs w:val="28"/>
          <w:lang w:val="kk-KZ"/>
        </w:rPr>
      </w:pPr>
      <w:r w:rsidRPr="00A01A79">
        <w:rPr>
          <w:rFonts w:ascii="Times New Roman" w:hAnsi="Times New Roman"/>
          <w:w w:val="109"/>
          <w:sz w:val="28"/>
          <w:szCs w:val="28"/>
          <w:lang w:val="kk-KZ"/>
        </w:rPr>
        <w:t>Жобалық іс-әрекет.</w:t>
      </w: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ListParagraph"/>
        <w:keepNext/>
        <w:tabs>
          <w:tab w:val="left" w:pos="851"/>
          <w:tab w:val="left" w:pos="993"/>
          <w:tab w:val="left" w:pos="1134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kk-KZ"/>
        </w:rPr>
        <w:sectPr w:rsidR="00CB59CB" w:rsidRPr="00A01A79" w:rsidSect="00EF31E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B59CB" w:rsidRPr="00A01A79" w:rsidRDefault="00CB59CB" w:rsidP="00A01A79">
      <w:pPr>
        <w:pStyle w:val="ListParagraph"/>
        <w:keepNext/>
        <w:tabs>
          <w:tab w:val="left" w:pos="851"/>
          <w:tab w:val="left" w:pos="993"/>
          <w:tab w:val="left" w:pos="1134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93"/>
        <w:gridCol w:w="7393"/>
      </w:tblGrid>
      <w:tr w:rsidR="00CB59CB" w:rsidRPr="00A01A79" w:rsidTr="00397CE5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CB59CB" w:rsidRPr="00A01A79" w:rsidRDefault="00CB59CB" w:rsidP="00A01A79">
            <w:pPr>
              <w:pStyle w:val="ListParagraph"/>
              <w:keepNext/>
              <w:tabs>
                <w:tab w:val="left" w:pos="851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5-сыныптың соңында оқушылар білуі тиіс: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қауіпсіздік техникасының ережесін;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информатика пәні нені оқытатының;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ақпарат түсінігін;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ақпарат түрлерін;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ақпаратты өңдеу тәсілдерін;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ақпараттың өлшеу бірлігін;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компьютердің негізгі құрылғыларының міндеттері мен мүмкіндіктерін;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pacing w:val="-6"/>
                <w:sz w:val="28"/>
                <w:szCs w:val="28"/>
                <w:lang w:val="kk-KZ"/>
              </w:rPr>
              <w:t>компьютердің бағдарламалық қамтамасыз етудің міндеттері мен түрлерін</w:t>
            </w: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операциялық жүйе ұғымын;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операциялық жүйеде жұмыс істеу тәсілдерін;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операциялық жүйені басқару тәсілдері мен негізгі объектілерін;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ақпараттарды тасымалдаушылар міндетін;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графиктік редакторда жұмыс істеу тәсілдерін;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мәтіндік редакторда жұмыс істеу тәсілдерін;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мәтінде теру ережесін;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мәтінді редакциялау және пішімдеу тәсілдерін;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калькуляторда жұмыс істеу тәсілдерін;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сандық, дыбыстық ақпараттарды өңдеу бойынша бағдарламаларда жұмыс істеу тәсілдерін;</w:t>
            </w:r>
          </w:p>
          <w:p w:rsidR="00CB59CB" w:rsidRPr="00A01A79" w:rsidRDefault="00CB59CB" w:rsidP="001B28C6">
            <w:pPr>
              <w:keepNext/>
              <w:numPr>
                <w:ilvl w:val="0"/>
                <w:numId w:val="10"/>
              </w:numPr>
              <w:tabs>
                <w:tab w:val="left" w:pos="426"/>
                <w:tab w:val="left" w:pos="709"/>
                <w:tab w:val="left" w:pos="851"/>
                <w:tab w:val="left" w:pos="993"/>
                <w:tab w:val="left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мәтіндік құжатты рәсімдеу тәсілдерін.</w:t>
            </w: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CB59CB" w:rsidRPr="00A01A79" w:rsidRDefault="00CB59CB" w:rsidP="00A01A79">
            <w:pPr>
              <w:pStyle w:val="ListParagraph"/>
              <w:keepNext/>
              <w:tabs>
                <w:tab w:val="left" w:pos="851"/>
                <w:tab w:val="left" w:pos="993"/>
                <w:tab w:val="left" w:pos="1134"/>
              </w:tabs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5-сыныптың соңында оқушылардың меңгеруі тиіс: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  <w:tab w:val="left" w:pos="599"/>
              </w:tabs>
              <w:spacing w:after="0" w:line="240" w:lineRule="auto"/>
              <w:ind w:hanging="1015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қауіпсіздік техникасының ережелерін сақтауды;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  <w:tab w:val="left" w:pos="614"/>
              </w:tabs>
              <w:spacing w:after="0" w:line="240" w:lineRule="auto"/>
              <w:ind w:hanging="1015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ақпараттың түрін анықтауды;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637" w:hanging="44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ақпараттық объектілері мен процесстердің сандық параметрлерін бағалау, олар: ақпаратты сақтау үшін қажетті жады көлемін; 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637" w:hanging="439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компьютердің стандартты графиктік интерфейсін қолдануды;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637" w:hanging="439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файлдармен, бумалармен, белгішелермен операциялар орындауды;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637" w:hanging="439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қарапайым графиктік редактор құралдарымен графиктік объектілерді салуды;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637" w:hanging="439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мәтіндік редактор құралдарымен мәтінді теруді, редакциялауды, пішімдеуді;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637" w:hanging="439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аралас құжаттарды құруды;</w:t>
            </w:r>
          </w:p>
          <w:p w:rsidR="00CB59CB" w:rsidRPr="001B28C6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637" w:hanging="439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калькулятор арқылы есептеу нәтижелерін табуды;</w:t>
            </w:r>
          </w:p>
          <w:p w:rsidR="00CB59CB" w:rsidRPr="00A01A79" w:rsidRDefault="00CB59CB" w:rsidP="001B28C6">
            <w:pPr>
              <w:keepNext/>
              <w:numPr>
                <w:ilvl w:val="0"/>
                <w:numId w:val="11"/>
              </w:numPr>
              <w:tabs>
                <w:tab w:val="left" w:pos="426"/>
              </w:tabs>
              <w:spacing w:after="0" w:line="240" w:lineRule="auto"/>
              <w:ind w:left="637" w:hanging="439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дыбыстық ақпаратты жазуды.</w:t>
            </w:r>
          </w:p>
          <w:p w:rsidR="00CB59CB" w:rsidRPr="00A01A79" w:rsidRDefault="00CB59CB" w:rsidP="00A01A79">
            <w:pPr>
              <w:pStyle w:val="ListParagraph"/>
              <w:keepNext/>
              <w:tabs>
                <w:tab w:val="left" w:pos="851"/>
                <w:tab w:val="left" w:pos="993"/>
                <w:tab w:val="left" w:pos="1134"/>
              </w:tabs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CB59CB" w:rsidRPr="00A01A79" w:rsidRDefault="00CB59CB" w:rsidP="00A01A79">
      <w:pPr>
        <w:pStyle w:val="ListParagraph"/>
        <w:keepNext/>
        <w:tabs>
          <w:tab w:val="left" w:pos="851"/>
          <w:tab w:val="left" w:pos="993"/>
          <w:tab w:val="left" w:pos="1134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  <w:sectPr w:rsidR="00CB59CB" w:rsidRPr="00A01A79" w:rsidSect="003A6E1F">
          <w:type w:val="continuous"/>
          <w:pgSz w:w="16838" w:h="11906" w:orient="landscape"/>
          <w:pgMar w:top="709" w:right="1134" w:bottom="850" w:left="1134" w:header="708" w:footer="708" w:gutter="0"/>
          <w:cols w:space="709"/>
          <w:docGrid w:linePitch="360"/>
        </w:sectPr>
      </w:pPr>
    </w:p>
    <w:p w:rsidR="00CB59CB" w:rsidRPr="00A01A79" w:rsidRDefault="00CB59CB" w:rsidP="00A01A79">
      <w:pPr>
        <w:keepNext/>
        <w:tabs>
          <w:tab w:val="left" w:pos="851"/>
          <w:tab w:val="left" w:pos="993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</w:p>
    <w:p w:rsidR="00CB59CB" w:rsidRPr="00A01A79" w:rsidRDefault="00CB59CB" w:rsidP="00A01A79">
      <w:pPr>
        <w:keepNext/>
        <w:tabs>
          <w:tab w:val="left" w:pos="851"/>
          <w:tab w:val="left" w:pos="993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</w:p>
    <w:p w:rsidR="00CB59CB" w:rsidRPr="00A01A79" w:rsidRDefault="00CB59CB" w:rsidP="00A01A79">
      <w:pPr>
        <w:keepNext/>
        <w:tabs>
          <w:tab w:val="left" w:pos="851"/>
          <w:tab w:val="left" w:pos="993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sectPr w:rsidR="00CB59CB" w:rsidRPr="00A01A79" w:rsidSect="003A6E1F">
          <w:type w:val="continuous"/>
          <w:pgSz w:w="16838" w:h="11906" w:orient="landscape"/>
          <w:pgMar w:top="709" w:right="1134" w:bottom="850" w:left="1134" w:header="708" w:footer="708" w:gutter="0"/>
          <w:cols w:space="709"/>
          <w:docGrid w:linePitch="360"/>
        </w:sect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CB59CB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sectPr w:rsidR="00CB59CB" w:rsidSect="003A6E1F">
          <w:type w:val="continuous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 w:rsidRPr="00A01A79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ИНФОРМАТИКА</w:t>
      </w:r>
    </w:p>
    <w:p w:rsidR="00CB59CB" w:rsidRPr="00A01A79" w:rsidRDefault="00CB59CB" w:rsidP="00A01A79">
      <w:pPr>
        <w:pStyle w:val="a0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 w:rsidRPr="00A01A79"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5-сынып</w:t>
      </w:r>
    </w:p>
    <w:p w:rsidR="00CB59CB" w:rsidRPr="00A01A79" w:rsidRDefault="00CB59CB" w:rsidP="00A01A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(барлығы 34 сағ, аптасына 1 сағ)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7405"/>
        <w:gridCol w:w="1134"/>
        <w:gridCol w:w="1134"/>
        <w:gridCol w:w="1559"/>
        <w:gridCol w:w="1134"/>
        <w:gridCol w:w="1559"/>
      </w:tblGrid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>№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>Тақырыптар атауы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>Сағат саны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>Өткізу уақыты</w:t>
            </w: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>Қосымша материал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>Көрнекілік</w:t>
            </w: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>Үйге тапсырма</w:t>
            </w: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jc w:val="both"/>
              <w:rPr>
                <w:lang w:val="kk-KZ"/>
              </w:rPr>
            </w:pPr>
            <w:r w:rsidRPr="00A01A79">
              <w:rPr>
                <w:lang w:val="kk-KZ"/>
              </w:rPr>
              <w:t>Кіріспе. Техника қауіпсіздігі және жұмыс орнын ұйымдастыру.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2447FB">
        <w:tc>
          <w:tcPr>
            <w:tcW w:w="14884" w:type="dxa"/>
            <w:gridSpan w:val="7"/>
          </w:tcPr>
          <w:p w:rsidR="00CB59CB" w:rsidRPr="00A01A79" w:rsidRDefault="00CB59CB" w:rsidP="00A01A79">
            <w:pPr>
              <w:pStyle w:val="Title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>Ақпарат және ақпараттық үдерістер (3 сағат)</w:t>
            </w: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2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jc w:val="both"/>
              <w:rPr>
                <w:lang w:val="kk-KZ"/>
              </w:rPr>
            </w:pPr>
            <w:r w:rsidRPr="00A01A79">
              <w:rPr>
                <w:lang w:val="kk-KZ"/>
              </w:rPr>
              <w:t xml:space="preserve">Информатика. Ақпарат. 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3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jc w:val="both"/>
              <w:rPr>
                <w:lang w:val="kk-KZ"/>
              </w:rPr>
            </w:pPr>
            <w:r w:rsidRPr="00A01A79">
              <w:rPr>
                <w:lang w:val="kk-KZ"/>
              </w:rPr>
              <w:t>Ақпараттардың алуан түрлілігі және оларды өңдеудің тәсілдері.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4</w:t>
            </w:r>
          </w:p>
        </w:tc>
        <w:tc>
          <w:tcPr>
            <w:tcW w:w="7405" w:type="dxa"/>
          </w:tcPr>
          <w:p w:rsidR="00CB59CB" w:rsidRPr="00753D19" w:rsidRDefault="00CB59CB" w:rsidP="00A01A79">
            <w:pPr>
              <w:pStyle w:val="Title"/>
              <w:jc w:val="both"/>
              <w:rPr>
                <w:lang w:val="kk-KZ"/>
              </w:rPr>
            </w:pPr>
            <w:r w:rsidRPr="00A01A79">
              <w:rPr>
                <w:lang w:val="kk-KZ"/>
              </w:rPr>
              <w:t>Ақпарат саны, ақпарат өлшем бірлігі</w:t>
            </w:r>
            <w:r w:rsidRPr="00753D19">
              <w:rPr>
                <w:lang w:val="kk-KZ"/>
              </w:rPr>
              <w:t>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2447FB">
        <w:tc>
          <w:tcPr>
            <w:tcW w:w="14884" w:type="dxa"/>
            <w:gridSpan w:val="7"/>
          </w:tcPr>
          <w:p w:rsidR="00CB59CB" w:rsidRPr="00A01A79" w:rsidRDefault="00CB59CB" w:rsidP="00A01A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A79">
              <w:rPr>
                <w:rFonts w:ascii="Times New Roman" w:hAnsi="Times New Roman"/>
                <w:b/>
                <w:sz w:val="28"/>
                <w:szCs w:val="28"/>
              </w:rPr>
              <w:t>Компьютер-ақпаратты өңдеу құралы (9 сағат)</w:t>
            </w: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5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Компьютердің негізгі құрылғыларының міндеттері және мүмкіндіктері. 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753D19" w:rsidRDefault="00CB59CB" w:rsidP="00A01A79">
            <w:pPr>
              <w:pStyle w:val="Title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Пернетақта.</w:t>
            </w:r>
          </w:p>
        </w:tc>
        <w:tc>
          <w:tcPr>
            <w:tcW w:w="1134" w:type="dxa"/>
          </w:tcPr>
          <w:p w:rsidR="00CB59CB" w:rsidRPr="00753D19" w:rsidRDefault="00CB59CB" w:rsidP="00A01A79">
            <w:pPr>
              <w:pStyle w:val="Title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7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Программалық қамтамасыз етудің жалпы сипаттамасы және жіктелуі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8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Операциялық жүйе ұғымы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9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Операциялық жүйені басқарудың негізгі тәсілдері және объектілері.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10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A79">
              <w:rPr>
                <w:rFonts w:ascii="Times New Roman" w:hAnsi="Times New Roman"/>
                <w:sz w:val="28"/>
                <w:szCs w:val="28"/>
              </w:rPr>
              <w:t xml:space="preserve">Файлдар, бумалар және белгішелер. Бумалар мен белгішелерді құру. 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7405" w:type="dxa"/>
          </w:tcPr>
          <w:p w:rsidR="00CB59CB" w:rsidRPr="008732E1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</w:rPr>
              <w:t>Бумалар мен белгішелерді құру.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Атын өзгерту.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  <w:r>
              <w:rPr>
                <w:lang w:val="kk-KZ"/>
              </w:rPr>
              <w:t>2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Объектілерді іздеу. Объектілерді көшірмелеу, орнын ауыстыру және жою. Алмасу буфері. 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  <w:r>
              <w:rPr>
                <w:lang w:val="kk-KZ"/>
              </w:rPr>
              <w:t>3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Ақпаратты жазу және санау. Ақпаратты тасымалдаушылар.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2447FB">
        <w:tc>
          <w:tcPr>
            <w:tcW w:w="14884" w:type="dxa"/>
            <w:gridSpan w:val="7"/>
          </w:tcPr>
          <w:p w:rsidR="00CB59CB" w:rsidRPr="00A01A79" w:rsidRDefault="00CB59CB" w:rsidP="00A01A79">
            <w:pPr>
              <w:pStyle w:val="Title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>Ақпараттық-коммуникациялық технологиялар (17 сағат)</w:t>
            </w:r>
          </w:p>
        </w:tc>
      </w:tr>
      <w:tr w:rsidR="00CB59CB" w:rsidRPr="00A01A79" w:rsidTr="00FA0C9B">
        <w:tc>
          <w:tcPr>
            <w:tcW w:w="959" w:type="dxa"/>
          </w:tcPr>
          <w:p w:rsidR="00CB59CB" w:rsidRPr="008732E1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  <w:r>
              <w:rPr>
                <w:lang w:val="kk-KZ"/>
              </w:rPr>
              <w:t>4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A79">
              <w:rPr>
                <w:rFonts w:ascii="Times New Roman" w:hAnsi="Times New Roman"/>
                <w:sz w:val="28"/>
                <w:szCs w:val="28"/>
              </w:rPr>
              <w:t>Қарапайым графикалық редакторы. Суретті ашу, сақтау.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8732E1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</w:rPr>
              <w:t xml:space="preserve">Графикалық редактордың сурет салу құралдары. 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8732E1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en-US"/>
              </w:rPr>
              <w:t>1</w:t>
            </w:r>
            <w:r>
              <w:rPr>
                <w:lang w:val="kk-KZ"/>
              </w:rPr>
              <w:t>6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A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Жартыжылдық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бақылау</w:t>
            </w:r>
            <w:r w:rsidRPr="00A01A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жұмыс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ы</w:t>
            </w:r>
            <w:r w:rsidRPr="00A01A7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  <w:r>
              <w:rPr>
                <w:lang w:val="kk-KZ"/>
              </w:rPr>
              <w:t>7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Суреттің үзінділерін ерекшелеу. Суреттің үзінділерімен жұмыс. 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  <w:r>
              <w:rPr>
                <w:lang w:val="kk-KZ"/>
              </w:rPr>
              <w:t>8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Масштаб. 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Графиктік ақпаратты өңдеу (бейнелерді масштабтау, трансформациялау), баспаға дайындау. Баспадан шығару.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jc w:val="left"/>
              <w:rPr>
                <w:lang w:val="kk-KZ"/>
              </w:rPr>
            </w:pPr>
            <w:r w:rsidRPr="00A01A79">
              <w:rPr>
                <w:lang w:val="kk-KZ"/>
              </w:rPr>
              <w:t>Қарапайым мәтіндік редакторы. Редактор интерфейсі. Мәтінді теру ережесі. Мәтін бойымен жылжыту.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8732E1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21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jc w:val="left"/>
              <w:rPr>
                <w:lang w:val="kk-KZ"/>
              </w:rPr>
            </w:pPr>
            <w:r>
              <w:rPr>
                <w:lang w:val="kk-KZ"/>
              </w:rPr>
              <w:t xml:space="preserve">Мәтінді редакциялау. 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8732E1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22</w:t>
            </w:r>
          </w:p>
        </w:tc>
        <w:tc>
          <w:tcPr>
            <w:tcW w:w="7405" w:type="dxa"/>
          </w:tcPr>
          <w:p w:rsidR="00CB59CB" w:rsidRPr="008732E1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Мәтінді пішімдеу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8732E1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аріп. Абзац</w:t>
            </w:r>
            <w:r w:rsidRPr="008732E1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8732E1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23</w:t>
            </w:r>
          </w:p>
        </w:tc>
        <w:tc>
          <w:tcPr>
            <w:tcW w:w="7405" w:type="dxa"/>
          </w:tcPr>
          <w:p w:rsidR="00CB59CB" w:rsidRPr="008732E1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732E1">
              <w:rPr>
                <w:rFonts w:ascii="Times New Roman" w:hAnsi="Times New Roman"/>
                <w:sz w:val="28"/>
                <w:szCs w:val="28"/>
                <w:lang w:val="kk-KZ"/>
              </w:rPr>
              <w:t>Мәтін үзінділерімен жұмыс.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24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jc w:val="left"/>
              <w:rPr>
                <w:b/>
                <w:i/>
                <w:lang w:val="kk-KZ"/>
              </w:rPr>
            </w:pPr>
            <w:r w:rsidRPr="00A01A79">
              <w:rPr>
                <w:lang w:val="kk-KZ"/>
              </w:rPr>
              <w:t>Графиктік және мәтіндік ақпараттарды өңдеу.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25</w:t>
            </w:r>
          </w:p>
        </w:tc>
        <w:tc>
          <w:tcPr>
            <w:tcW w:w="7405" w:type="dxa"/>
          </w:tcPr>
          <w:p w:rsidR="00CB59CB" w:rsidRPr="007653E1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653E1">
              <w:rPr>
                <w:rFonts w:ascii="Times New Roman" w:hAnsi="Times New Roman"/>
                <w:sz w:val="28"/>
                <w:szCs w:val="28"/>
                <w:lang w:val="kk-KZ"/>
              </w:rPr>
              <w:t>Аралас құжаттарды құру.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Сандық ақпаратты өңдеу. Калькулятор. 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Калькулятормен есептеу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7405" w:type="dxa"/>
          </w:tcPr>
          <w:p w:rsidR="00CB59CB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Блокнот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2</w:t>
            </w:r>
            <w:r>
              <w:rPr>
                <w:lang w:val="kk-KZ"/>
              </w:rPr>
              <w:t>9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1A79">
              <w:rPr>
                <w:rFonts w:ascii="Times New Roman" w:hAnsi="Times New Roman"/>
                <w:sz w:val="28"/>
                <w:szCs w:val="28"/>
                <w:lang w:val="kk-KZ"/>
              </w:rPr>
              <w:t>Дыбыстық ақпаратты өңдеу.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jc w:val="left"/>
              <w:rPr>
                <w:lang w:val="kk-KZ"/>
              </w:rPr>
            </w:pPr>
            <w:r w:rsidRPr="00A01A79">
              <w:rPr>
                <w:lang w:val="kk-KZ"/>
              </w:rPr>
              <w:t>Фонограф. Ойнатқыш.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2447FB">
        <w:tc>
          <w:tcPr>
            <w:tcW w:w="14884" w:type="dxa"/>
            <w:gridSpan w:val="7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b/>
                <w:lang w:val="kk-KZ"/>
              </w:rPr>
              <w:t>Жобалық іс-әрекет (4 сағат)</w:t>
            </w:r>
          </w:p>
        </w:tc>
      </w:tr>
      <w:tr w:rsidR="00CB59CB" w:rsidRPr="00A01A79" w:rsidTr="008732E1">
        <w:tc>
          <w:tcPr>
            <w:tcW w:w="959" w:type="dxa"/>
          </w:tcPr>
          <w:p w:rsidR="00CB59CB" w:rsidRPr="00A01A79" w:rsidRDefault="00CB59CB" w:rsidP="00532267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3</w:t>
            </w:r>
            <w:r>
              <w:rPr>
                <w:lang w:val="kk-KZ"/>
              </w:rPr>
              <w:t>1</w:t>
            </w:r>
          </w:p>
        </w:tc>
        <w:tc>
          <w:tcPr>
            <w:tcW w:w="7405" w:type="dxa"/>
          </w:tcPr>
          <w:p w:rsidR="00CB59CB" w:rsidRPr="00A01A79" w:rsidRDefault="00CB59CB" w:rsidP="00532267">
            <w:pPr>
              <w:pStyle w:val="Title"/>
              <w:jc w:val="left"/>
              <w:rPr>
                <w:b/>
                <w:lang w:val="kk-KZ"/>
              </w:rPr>
            </w:pPr>
            <w:r w:rsidRPr="00A01A79">
              <w:rPr>
                <w:b/>
                <w:lang w:val="kk-KZ"/>
              </w:rPr>
              <w:t xml:space="preserve">Жылдық </w:t>
            </w:r>
            <w:r>
              <w:rPr>
                <w:b/>
                <w:lang w:val="kk-KZ"/>
              </w:rPr>
              <w:t>бақылау</w:t>
            </w:r>
            <w:r w:rsidRPr="00A01A79">
              <w:rPr>
                <w:b/>
                <w:lang w:val="kk-KZ"/>
              </w:rPr>
              <w:t xml:space="preserve"> жұмысы.</w:t>
            </w:r>
          </w:p>
        </w:tc>
        <w:tc>
          <w:tcPr>
            <w:tcW w:w="1134" w:type="dxa"/>
          </w:tcPr>
          <w:p w:rsidR="00CB59CB" w:rsidRPr="00A01A79" w:rsidRDefault="00CB59CB" w:rsidP="00532267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532267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532267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532267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532267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8732E1">
        <w:tc>
          <w:tcPr>
            <w:tcW w:w="959" w:type="dxa"/>
          </w:tcPr>
          <w:p w:rsidR="00CB59CB" w:rsidRPr="00A01A79" w:rsidRDefault="00CB59CB" w:rsidP="00532267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3</w:t>
            </w:r>
            <w:r>
              <w:rPr>
                <w:lang w:val="kk-KZ"/>
              </w:rPr>
              <w:t>2</w:t>
            </w:r>
          </w:p>
        </w:tc>
        <w:tc>
          <w:tcPr>
            <w:tcW w:w="7405" w:type="dxa"/>
          </w:tcPr>
          <w:p w:rsidR="00CB59CB" w:rsidRPr="00A01A79" w:rsidRDefault="00CB59CB" w:rsidP="00532267">
            <w:pPr>
              <w:pStyle w:val="Title"/>
              <w:jc w:val="left"/>
              <w:rPr>
                <w:lang w:val="kk-KZ"/>
              </w:rPr>
            </w:pPr>
            <w:r w:rsidRPr="00A01A79">
              <w:rPr>
                <w:lang w:val="kk-KZ"/>
              </w:rPr>
              <w:t>Жобалық іс-әрекет. *</w:t>
            </w:r>
          </w:p>
        </w:tc>
        <w:tc>
          <w:tcPr>
            <w:tcW w:w="1134" w:type="dxa"/>
          </w:tcPr>
          <w:p w:rsidR="00CB59CB" w:rsidRPr="00A01A79" w:rsidRDefault="00CB59CB" w:rsidP="00532267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8732E1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33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jc w:val="left"/>
              <w:rPr>
                <w:lang w:val="kk-KZ"/>
              </w:rPr>
            </w:pPr>
            <w:r w:rsidRPr="00A01A79">
              <w:rPr>
                <w:lang w:val="kk-KZ"/>
              </w:rPr>
              <w:t>Жобаны жасақтау.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  <w:tr w:rsidR="00CB59CB" w:rsidRPr="00A01A79" w:rsidTr="00FA0C9B">
        <w:tc>
          <w:tcPr>
            <w:tcW w:w="9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34</w:t>
            </w:r>
          </w:p>
        </w:tc>
        <w:tc>
          <w:tcPr>
            <w:tcW w:w="7405" w:type="dxa"/>
          </w:tcPr>
          <w:p w:rsidR="00CB59CB" w:rsidRPr="00A01A79" w:rsidRDefault="00CB59CB" w:rsidP="00A01A79">
            <w:pPr>
              <w:pStyle w:val="Title"/>
              <w:jc w:val="left"/>
              <w:rPr>
                <w:lang w:val="kk-KZ"/>
              </w:rPr>
            </w:pPr>
            <w:r w:rsidRPr="00A01A79">
              <w:rPr>
                <w:lang w:val="kk-KZ"/>
              </w:rPr>
              <w:t>Жобаны қорғау.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  <w:r w:rsidRPr="00A01A79">
              <w:rPr>
                <w:lang w:val="kk-KZ"/>
              </w:rPr>
              <w:t>1</w:t>
            </w: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134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  <w:tc>
          <w:tcPr>
            <w:tcW w:w="1559" w:type="dxa"/>
          </w:tcPr>
          <w:p w:rsidR="00CB59CB" w:rsidRPr="00A01A79" w:rsidRDefault="00CB59CB" w:rsidP="00A01A79">
            <w:pPr>
              <w:pStyle w:val="Title"/>
              <w:rPr>
                <w:lang w:val="kk-KZ"/>
              </w:rPr>
            </w:pPr>
          </w:p>
        </w:tc>
      </w:tr>
    </w:tbl>
    <w:p w:rsidR="00CB59CB" w:rsidRPr="00A01A79" w:rsidRDefault="00CB59CB" w:rsidP="00A01A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59CB" w:rsidRPr="00A01A79" w:rsidRDefault="00CB59CB" w:rsidP="00A01A7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01A79">
        <w:rPr>
          <w:rFonts w:ascii="Times New Roman" w:hAnsi="Times New Roman"/>
          <w:sz w:val="28"/>
          <w:szCs w:val="28"/>
          <w:lang w:val="kk-KZ"/>
        </w:rPr>
        <w:t>* - Жобаға тақырып таңдау мұғалімнің құзырлылығында</w:t>
      </w:r>
    </w:p>
    <w:sectPr w:rsidR="00CB59CB" w:rsidRPr="00A01A79" w:rsidSect="001B28C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94F9A"/>
    <w:multiLevelType w:val="hybridMultilevel"/>
    <w:tmpl w:val="B3926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2E5340"/>
    <w:multiLevelType w:val="hybridMultilevel"/>
    <w:tmpl w:val="D49C12A4"/>
    <w:lvl w:ilvl="0" w:tplc="6FF0B29C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2">
    <w:nsid w:val="1F750003"/>
    <w:multiLevelType w:val="hybridMultilevel"/>
    <w:tmpl w:val="85DA7230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2F11D4B"/>
    <w:multiLevelType w:val="hybridMultilevel"/>
    <w:tmpl w:val="40CA0684"/>
    <w:lvl w:ilvl="0" w:tplc="60FAD6D0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53D417B"/>
    <w:multiLevelType w:val="hybridMultilevel"/>
    <w:tmpl w:val="EE98FDC6"/>
    <w:lvl w:ilvl="0" w:tplc="4D760284">
      <w:start w:val="1"/>
      <w:numFmt w:val="bullet"/>
      <w:pStyle w:val="a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/>
        <w:i w:val="0"/>
        <w:sz w:val="18"/>
      </w:rPr>
    </w:lvl>
    <w:lvl w:ilvl="1" w:tplc="8DA21B00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3B154CA7"/>
    <w:multiLevelType w:val="hybridMultilevel"/>
    <w:tmpl w:val="B308B56E"/>
    <w:lvl w:ilvl="0" w:tplc="C4241ECA">
      <w:start w:val="52"/>
      <w:numFmt w:val="decimal"/>
      <w:lvlText w:val="%1."/>
      <w:lvlJc w:val="left"/>
      <w:pPr>
        <w:ind w:left="99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5D1B42"/>
    <w:multiLevelType w:val="hybridMultilevel"/>
    <w:tmpl w:val="F5F200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86F7D6E"/>
    <w:multiLevelType w:val="hybridMultilevel"/>
    <w:tmpl w:val="563464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4C6CD3"/>
    <w:multiLevelType w:val="hybridMultilevel"/>
    <w:tmpl w:val="355A39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BA480D"/>
    <w:multiLevelType w:val="hybridMultilevel"/>
    <w:tmpl w:val="7B00323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5822559F"/>
    <w:multiLevelType w:val="hybridMultilevel"/>
    <w:tmpl w:val="005AD7FE"/>
    <w:lvl w:ilvl="0" w:tplc="E5046EDA">
      <w:start w:val="1"/>
      <w:numFmt w:val="decimal"/>
      <w:lvlText w:val="%1)"/>
      <w:lvlJc w:val="left"/>
      <w:pPr>
        <w:ind w:left="1212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9133AF"/>
    <w:multiLevelType w:val="hybridMultilevel"/>
    <w:tmpl w:val="0D74A1AA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11"/>
  </w:num>
  <w:num w:numId="9">
    <w:abstractNumId w:val="9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624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8B6"/>
    <w:rsid w:val="00084A9B"/>
    <w:rsid w:val="000B6303"/>
    <w:rsid w:val="000C6ADE"/>
    <w:rsid w:val="0019256F"/>
    <w:rsid w:val="001B28C6"/>
    <w:rsid w:val="001C7EE7"/>
    <w:rsid w:val="001E1DC9"/>
    <w:rsid w:val="001E6F0D"/>
    <w:rsid w:val="002447FB"/>
    <w:rsid w:val="002C38B6"/>
    <w:rsid w:val="002D2C6A"/>
    <w:rsid w:val="00397CE5"/>
    <w:rsid w:val="003A6E1F"/>
    <w:rsid w:val="00412D7A"/>
    <w:rsid w:val="00453CE5"/>
    <w:rsid w:val="004C337F"/>
    <w:rsid w:val="004E3AE0"/>
    <w:rsid w:val="00514CBA"/>
    <w:rsid w:val="00532267"/>
    <w:rsid w:val="005373D0"/>
    <w:rsid w:val="006A2BFF"/>
    <w:rsid w:val="0071110E"/>
    <w:rsid w:val="00753D19"/>
    <w:rsid w:val="007653E1"/>
    <w:rsid w:val="007D59A7"/>
    <w:rsid w:val="00823CC0"/>
    <w:rsid w:val="008732E1"/>
    <w:rsid w:val="00907CEE"/>
    <w:rsid w:val="00A01A79"/>
    <w:rsid w:val="00A14A44"/>
    <w:rsid w:val="00A372B4"/>
    <w:rsid w:val="00A4697C"/>
    <w:rsid w:val="00A85513"/>
    <w:rsid w:val="00AA3E43"/>
    <w:rsid w:val="00AD1E81"/>
    <w:rsid w:val="00AD642D"/>
    <w:rsid w:val="00AF0E41"/>
    <w:rsid w:val="00B84EB2"/>
    <w:rsid w:val="00BE29E4"/>
    <w:rsid w:val="00C33FF7"/>
    <w:rsid w:val="00C92053"/>
    <w:rsid w:val="00CB59CB"/>
    <w:rsid w:val="00D61278"/>
    <w:rsid w:val="00E41C7E"/>
    <w:rsid w:val="00E876DC"/>
    <w:rsid w:val="00EB62F3"/>
    <w:rsid w:val="00EF31E6"/>
    <w:rsid w:val="00F774EF"/>
    <w:rsid w:val="00FA0C9B"/>
    <w:rsid w:val="00FD6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8B6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31E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31E6"/>
    <w:pPr>
      <w:keepNext/>
      <w:numPr>
        <w:ilvl w:val="12"/>
      </w:numPr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31E6"/>
    <w:pPr>
      <w:keepNext/>
      <w:spacing w:after="0" w:line="240" w:lineRule="auto"/>
      <w:outlineLvl w:val="2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F31E6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F31E6"/>
    <w:rPr>
      <w:rFonts w:ascii="Times New Roman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F31E6"/>
    <w:rPr>
      <w:rFonts w:ascii="Times New Roman" w:hAnsi="Times New Roman" w:cs="Times New Roman"/>
      <w:sz w:val="24"/>
      <w:szCs w:val="24"/>
    </w:rPr>
  </w:style>
  <w:style w:type="paragraph" w:customStyle="1" w:styleId="a0">
    <w:name w:val="Основной"/>
    <w:uiPriority w:val="99"/>
    <w:rsid w:val="002C38B6"/>
    <w:pPr>
      <w:autoSpaceDE w:val="0"/>
      <w:autoSpaceDN w:val="0"/>
      <w:adjustRightInd w:val="0"/>
      <w:spacing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Title">
    <w:name w:val="Title"/>
    <w:aliases w:val="Знак7,Название Знак Знак,Знак Знак1 Знак,Знак7 Знак Знак Знак"/>
    <w:basedOn w:val="Normal"/>
    <w:link w:val="TitleChar"/>
    <w:uiPriority w:val="99"/>
    <w:qFormat/>
    <w:rsid w:val="002C38B6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TitleChar">
    <w:name w:val="Title Char"/>
    <w:aliases w:val="Знак7 Char,Название Знак Знак Char,Знак Знак1 Знак Char,Знак7 Знак Знак Знак Char"/>
    <w:basedOn w:val="DefaultParagraphFont"/>
    <w:link w:val="Title"/>
    <w:uiPriority w:val="99"/>
    <w:locked/>
    <w:rsid w:val="002C38B6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EF31E6"/>
    <w:pPr>
      <w:ind w:left="720"/>
      <w:contextualSpacing/>
    </w:pPr>
    <w:rPr>
      <w:rFonts w:eastAsia="Calibri"/>
      <w:lang w:eastAsia="en-US"/>
    </w:rPr>
  </w:style>
  <w:style w:type="paragraph" w:customStyle="1" w:styleId="a">
    <w:name w:val="СПИСОК"/>
    <w:basedOn w:val="Normal"/>
    <w:link w:val="a1"/>
    <w:uiPriority w:val="99"/>
    <w:rsid w:val="00C92053"/>
    <w:pPr>
      <w:numPr>
        <w:numId w:val="5"/>
      </w:numPr>
      <w:tabs>
        <w:tab w:val="clear" w:pos="737"/>
        <w:tab w:val="num" w:pos="360"/>
      </w:tabs>
      <w:spacing w:after="0" w:line="240" w:lineRule="auto"/>
      <w:ind w:left="0"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1">
    <w:name w:val="СПИСОК Знак Знак"/>
    <w:basedOn w:val="DefaultParagraphFont"/>
    <w:link w:val="a"/>
    <w:uiPriority w:val="99"/>
    <w:locked/>
    <w:rsid w:val="00C92053"/>
    <w:rPr>
      <w:rFonts w:ascii="Times New Roman" w:hAnsi="Times New Roman" w:cs="Times New Roman"/>
    </w:rPr>
  </w:style>
  <w:style w:type="paragraph" w:customStyle="1" w:styleId="style13289419230000000058msonormal">
    <w:name w:val="style_13289419230000000058msonormal"/>
    <w:basedOn w:val="Normal"/>
    <w:uiPriority w:val="99"/>
    <w:rsid w:val="00C920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3A6E1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60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6</Pages>
  <Words>1068</Words>
  <Characters>6090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КТП</dc:title>
  <dc:subject/>
  <dc:creator>Маймышева М.З.</dc:creator>
  <cp:keywords>5 сынып</cp:keywords>
  <dc:description/>
  <cp:lastModifiedBy>Айгерим</cp:lastModifiedBy>
  <cp:revision>9</cp:revision>
  <cp:lastPrinted>2013-09-06T09:28:00Z</cp:lastPrinted>
  <dcterms:created xsi:type="dcterms:W3CDTF">2014-06-04T07:11:00Z</dcterms:created>
  <dcterms:modified xsi:type="dcterms:W3CDTF">2014-06-06T03:38:00Z</dcterms:modified>
</cp:coreProperties>
</file>